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7EC11" w14:textId="5A5AB8B9" w:rsidR="00BA00AB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WAYNFLETE</w:t>
      </w:r>
      <w:r>
        <w:rPr>
          <w:rFonts w:ascii="Times New Roman" w:hAnsi="Times New Roman" w:cs="Times New Roman"/>
          <w:sz w:val="24"/>
          <w:szCs w:val="24"/>
        </w:rPr>
        <w:t xml:space="preserve">        (fl.1428-34)</w:t>
      </w:r>
    </w:p>
    <w:p w14:paraId="656D76E2" w14:textId="597C5C42" w:rsid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12EC3A74" w14:textId="0B8B2BE4" w:rsid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1F82B2" w14:textId="54E5E1B2" w:rsid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104D66" w14:textId="27B2E051" w:rsid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scholar at King’s Hall.   </w:t>
      </w:r>
      <w:r>
        <w:rPr>
          <w:rFonts w:ascii="Times New Roman" w:hAnsi="Times New Roman" w:cs="Times New Roman"/>
          <w:sz w:val="24"/>
          <w:szCs w:val="24"/>
        </w:rPr>
        <w:t>(Alumni Cantab. vol.1 part 4 p.</w:t>
      </w:r>
      <w:r>
        <w:rPr>
          <w:rFonts w:ascii="Times New Roman" w:hAnsi="Times New Roman" w:cs="Times New Roman"/>
          <w:sz w:val="24"/>
          <w:szCs w:val="24"/>
        </w:rPr>
        <w:t>310)</w:t>
      </w:r>
    </w:p>
    <w:p w14:paraId="145450C1" w14:textId="2A31DF7A" w:rsid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in</w:t>
      </w: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>LL.B.    (ibid.)</w:t>
      </w:r>
    </w:p>
    <w:p w14:paraId="56570338" w14:textId="0D35AE13" w:rsid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left Cambridge.    (ibid.)</w:t>
      </w:r>
    </w:p>
    <w:p w14:paraId="5F63D868" w14:textId="1471EEE4" w:rsid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663E3" w14:textId="2E92EB1C" w:rsid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525D86" w14:textId="25A04BBB" w:rsidR="002754B2" w:rsidRPr="002754B2" w:rsidRDefault="002754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2021</w:t>
      </w:r>
    </w:p>
    <w:sectPr w:rsidR="002754B2" w:rsidRPr="002754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98C95" w14:textId="77777777" w:rsidR="002754B2" w:rsidRDefault="002754B2" w:rsidP="009139A6">
      <w:r>
        <w:separator/>
      </w:r>
    </w:p>
  </w:endnote>
  <w:endnote w:type="continuationSeparator" w:id="0">
    <w:p w14:paraId="277E0B0B" w14:textId="77777777" w:rsidR="002754B2" w:rsidRDefault="002754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26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BA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9E6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83199" w14:textId="77777777" w:rsidR="002754B2" w:rsidRDefault="002754B2" w:rsidP="009139A6">
      <w:r>
        <w:separator/>
      </w:r>
    </w:p>
  </w:footnote>
  <w:footnote w:type="continuationSeparator" w:id="0">
    <w:p w14:paraId="3A863F46" w14:textId="77777777" w:rsidR="002754B2" w:rsidRDefault="002754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6EB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E0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ADB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B2"/>
    <w:rsid w:val="000666E0"/>
    <w:rsid w:val="002510B7"/>
    <w:rsid w:val="002754B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D2C43"/>
  <w15:chartTrackingRefBased/>
  <w15:docId w15:val="{7C74AF25-4EA8-4303-8A90-88A73ABD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2021-12-17T19:08:00Z</dcterms:created>
  <dcterms:modified xsi:type="dcterms:W3CDTF">2021-12-17T19:13:00Z</dcterms:modified>
</cp:coreProperties>
</file>